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D020" w14:textId="181E8D2D" w:rsidR="00010DA4" w:rsidRPr="00C77170" w:rsidRDefault="006B564C" w:rsidP="00DA5FF2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7717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3F587A9" wp14:editId="0D6252B0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32C1A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010DA4" w:rsidRPr="00C77170">
        <w:rPr>
          <w:rFonts w:ascii="Arial" w:hAnsi="Arial" w:cs="Arial"/>
          <w:b/>
          <w:sz w:val="24"/>
          <w:szCs w:val="24"/>
        </w:rPr>
        <w:t>From</w:t>
      </w:r>
      <w:r w:rsidR="00010DA4" w:rsidRPr="00C77170">
        <w:rPr>
          <w:rFonts w:ascii="Arial" w:hAnsi="Arial" w:cs="Arial"/>
          <w:sz w:val="24"/>
          <w:szCs w:val="24"/>
        </w:rPr>
        <w:t xml:space="preserve"> (TSTA)</w:t>
      </w:r>
      <w:r w:rsidR="00BF52A4" w:rsidRPr="00C77170">
        <w:rPr>
          <w:rFonts w:ascii="Arial" w:hAnsi="Arial" w:cs="Arial"/>
          <w:sz w:val="24"/>
          <w:szCs w:val="24"/>
        </w:rPr>
        <w:t>:</w:t>
      </w:r>
      <w:r w:rsidR="00010DA4" w:rsidRPr="00C77170">
        <w:rPr>
          <w:rFonts w:ascii="Arial" w:hAnsi="Arial" w:cs="Arial"/>
          <w:spacing w:val="56"/>
          <w:sz w:val="24"/>
          <w:szCs w:val="24"/>
        </w:rPr>
        <w:t xml:space="preserve"> </w:t>
      </w:r>
    </w:p>
    <w:p w14:paraId="6E2DB34A" w14:textId="77777777" w:rsidR="00010DA4" w:rsidRPr="00C77170" w:rsidRDefault="00010DA4" w:rsidP="00C77170">
      <w:pPr>
        <w:tabs>
          <w:tab w:val="left" w:pos="7560"/>
        </w:tabs>
        <w:spacing w:before="183" w:line="360" w:lineRule="auto"/>
        <w:ind w:left="120"/>
        <w:rPr>
          <w:rFonts w:ascii="Arial" w:hAnsi="Arial" w:cs="Arial"/>
          <w:sz w:val="24"/>
          <w:szCs w:val="24"/>
        </w:rPr>
      </w:pPr>
    </w:p>
    <w:p w14:paraId="1A867F6B" w14:textId="0D210B6F" w:rsidR="00010DA4" w:rsidRPr="00C77170" w:rsidRDefault="00010DA4" w:rsidP="00C77170">
      <w:pPr>
        <w:pStyle w:val="Heading1"/>
        <w:tabs>
          <w:tab w:val="left" w:pos="7265"/>
        </w:tabs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To</w:t>
      </w:r>
      <w:r w:rsidRPr="00C77170">
        <w:rPr>
          <w:rFonts w:ascii="Arial" w:hAnsi="Arial" w:cs="Arial"/>
          <w:b w:val="0"/>
          <w:bCs w:val="0"/>
          <w:sz w:val="24"/>
          <w:szCs w:val="24"/>
        </w:rPr>
        <w:t xml:space="preserve"> (</w:t>
      </w:r>
      <w:r w:rsidR="00B717F6">
        <w:rPr>
          <w:rFonts w:ascii="Arial" w:hAnsi="Arial" w:cs="Arial"/>
          <w:b w:val="0"/>
          <w:bCs w:val="0"/>
          <w:sz w:val="24"/>
          <w:szCs w:val="24"/>
        </w:rPr>
        <w:t>C</w:t>
      </w:r>
      <w:r w:rsidRPr="00C77170">
        <w:rPr>
          <w:rFonts w:ascii="Arial" w:hAnsi="Arial" w:cs="Arial"/>
          <w:b w:val="0"/>
          <w:bCs w:val="0"/>
          <w:sz w:val="24"/>
          <w:szCs w:val="24"/>
        </w:rPr>
        <w:t>andidate)</w:t>
      </w:r>
      <w:r w:rsidRPr="00C77170">
        <w:rPr>
          <w:rFonts w:ascii="Arial" w:hAnsi="Arial" w:cs="Arial"/>
          <w:sz w:val="24"/>
          <w:szCs w:val="24"/>
        </w:rPr>
        <w:t>:</w:t>
      </w:r>
      <w:r w:rsidRPr="00C77170">
        <w:rPr>
          <w:rFonts w:ascii="Arial" w:hAnsi="Arial" w:cs="Arial"/>
          <w:b w:val="0"/>
          <w:bCs w:val="0"/>
          <w:color w:val="1D1B11"/>
          <w:sz w:val="24"/>
          <w:szCs w:val="24"/>
        </w:rPr>
        <w:t xml:space="preserve"> </w:t>
      </w:r>
    </w:p>
    <w:p w14:paraId="192B26DE" w14:textId="15AD867F" w:rsidR="00010DA4" w:rsidRPr="00C77170" w:rsidRDefault="00192503" w:rsidP="00C77170">
      <w:pPr>
        <w:pStyle w:val="BodyText"/>
        <w:spacing w:line="360" w:lineRule="auto"/>
        <w:ind w:left="-2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3D0D6D5C" wp14:editId="73168F0B">
                <wp:extent cx="6038850" cy="104775"/>
                <wp:effectExtent l="0" t="0" r="1905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50" cy="104775"/>
                          <a:chOff x="0" y="0"/>
                          <a:chExt cx="5761355" cy="196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9537"/>
                            <a:ext cx="5761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1355">
                                <a:moveTo>
                                  <a:pt x="0" y="0"/>
                                </a:moveTo>
                                <a:lnTo>
                                  <a:pt x="576135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6A0D65" id="Group 2" o:spid="_x0000_s1026" style="width:475.5pt;height:8.25pt;mso-position-horizontal-relative:char;mso-position-vertical-relative:line" coordsize="57613,1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">
                <v:shape id="Graphic 3" o:spid="_x0000_s1027" style="position:absolute;top:95;width:57613;height:13;visibility:visible;mso-wrap-style:square;v-text-anchor:top" coordsize="576135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" path="m,l576135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277EDB41" w14:textId="77777777" w:rsidR="00010DA4" w:rsidRPr="00C77170" w:rsidRDefault="00010DA4" w:rsidP="00C77170">
      <w:pPr>
        <w:pStyle w:val="ListParagraph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b/>
          <w:sz w:val="24"/>
          <w:szCs w:val="24"/>
        </w:rPr>
      </w:pPr>
      <w:r w:rsidRPr="00C77170">
        <w:rPr>
          <w:rFonts w:ascii="Arial" w:hAnsi="Arial" w:cs="Arial"/>
          <w:b/>
          <w:spacing w:val="-2"/>
          <w:sz w:val="24"/>
          <w:szCs w:val="24"/>
        </w:rPr>
        <w:t>Content:</w:t>
      </w:r>
    </w:p>
    <w:p w14:paraId="48AE26D4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52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Clarity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coherence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content</w:t>
      </w:r>
    </w:p>
    <w:p w14:paraId="5C14612A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Was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content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theoretically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understandable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7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accurate?</w:t>
      </w:r>
    </w:p>
    <w:p w14:paraId="75BBC9DE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color w:val="1D1B11"/>
          <w:sz w:val="24"/>
          <w:szCs w:val="24"/>
        </w:rPr>
      </w:pPr>
    </w:p>
    <w:p w14:paraId="14E07369" w14:textId="3CDCF759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1B82CE2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119E9440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BAA0CEF" w14:textId="77777777" w:rsidR="00010DA4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93AA81E" w14:textId="77777777" w:rsidR="00DA5FF2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29459CB4" w14:textId="77777777" w:rsidR="00DA5FF2" w:rsidRPr="00C77170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15BEE15A" w14:textId="6198EA9C" w:rsidR="00010DA4" w:rsidRDefault="00010DA4" w:rsidP="00C77170">
      <w:pPr>
        <w:pStyle w:val="BodyText"/>
        <w:spacing w:before="171" w:line="360" w:lineRule="auto"/>
        <w:rPr>
          <w:rFonts w:ascii="Arial" w:hAnsi="Arial" w:cs="Arial"/>
          <w:sz w:val="24"/>
          <w:szCs w:val="24"/>
        </w:rPr>
      </w:pPr>
    </w:p>
    <w:p w14:paraId="7FAAED24" w14:textId="77777777" w:rsidR="00B717F6" w:rsidRPr="00C77170" w:rsidRDefault="00B717F6" w:rsidP="00C77170">
      <w:pPr>
        <w:pStyle w:val="BodyText"/>
        <w:spacing w:before="171" w:line="360" w:lineRule="auto"/>
        <w:rPr>
          <w:rFonts w:ascii="Arial" w:hAnsi="Arial" w:cs="Arial"/>
          <w:sz w:val="24"/>
          <w:szCs w:val="24"/>
        </w:rPr>
      </w:pPr>
    </w:p>
    <w:p w14:paraId="36984CCD" w14:textId="75C4885A" w:rsidR="00010DA4" w:rsidRPr="00C77170" w:rsidRDefault="00010DA4" w:rsidP="00B717F6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502A1B48" wp14:editId="7A656BB9">
                <wp:extent cx="5960745" cy="19685"/>
                <wp:effectExtent l="19050" t="0" r="1904" b="889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60745" cy="19685"/>
                          <a:chOff x="0" y="0"/>
                          <a:chExt cx="5960745" cy="1968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9537"/>
                            <a:ext cx="59607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0745">
                                <a:moveTo>
                                  <a:pt x="0" y="0"/>
                                </a:moveTo>
                                <a:lnTo>
                                  <a:pt x="596074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D096E6" id="Group 4" o:spid="_x0000_s1026" style="width:469.35pt;height:1.55pt;mso-position-horizontal-relative:char;mso-position-vertical-relative:line" coordsize="59607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">
                <v:shape id="Graphic 5" o:spid="_x0000_s1027" style="position:absolute;top:95;width:59607;height:13;visibility:visible;mso-wrap-style:square;v-text-anchor:top" coordsize="59607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" path="m,l596074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0BC727F2" w14:textId="77777777" w:rsidR="00010DA4" w:rsidRPr="00C77170" w:rsidRDefault="00010DA4" w:rsidP="00C77170">
      <w:pPr>
        <w:pStyle w:val="Heading1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Selection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organisation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content:</w:t>
      </w:r>
    </w:p>
    <w:p w14:paraId="72542FB9" w14:textId="143E2EFF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53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Diagrams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examples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used;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organisation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materials</w:t>
      </w:r>
      <w:r w:rsidRPr="00C77170">
        <w:rPr>
          <w:rFonts w:ascii="Arial" w:hAnsi="Arial" w:cs="Arial"/>
          <w:spacing w:val="4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presented.</w:t>
      </w:r>
    </w:p>
    <w:p w14:paraId="22B7D0FB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22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Appropriateness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material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for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audience</w:t>
      </w:r>
    </w:p>
    <w:p w14:paraId="00D901EF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27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advantages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disadvantages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format</w:t>
      </w:r>
      <w:r w:rsidRPr="00C77170">
        <w:rPr>
          <w:rFonts w:ascii="Arial" w:hAnsi="Arial" w:cs="Arial"/>
          <w:spacing w:val="3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used.</w:t>
      </w:r>
    </w:p>
    <w:p w14:paraId="202BCBA6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B305E05" w14:textId="676277C5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5215E533" w14:textId="53205208" w:rsidR="00B717F6" w:rsidRPr="00C77170" w:rsidRDefault="00F038EA" w:rsidP="00F038EA">
      <w:pPr>
        <w:pStyle w:val="BodyText"/>
        <w:tabs>
          <w:tab w:val="left" w:pos="3557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6167B9D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37912634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56736F82" w14:textId="77777777" w:rsidR="00010DA4" w:rsidRDefault="00010DA4" w:rsidP="00C77170">
      <w:pPr>
        <w:pStyle w:val="BodyText"/>
        <w:spacing w:before="124" w:line="360" w:lineRule="auto"/>
        <w:rPr>
          <w:rFonts w:ascii="Arial" w:hAnsi="Arial" w:cs="Arial"/>
          <w:sz w:val="24"/>
          <w:szCs w:val="24"/>
        </w:rPr>
      </w:pPr>
    </w:p>
    <w:p w14:paraId="3095771E" w14:textId="77777777" w:rsidR="00590018" w:rsidRPr="00C77170" w:rsidRDefault="00590018" w:rsidP="00590018">
      <w:pPr>
        <w:pStyle w:val="BodyText"/>
        <w:spacing w:before="124" w:line="360" w:lineRule="auto"/>
        <w:rPr>
          <w:rFonts w:ascii="Arial" w:hAnsi="Arial" w:cs="Arial"/>
          <w:sz w:val="24"/>
          <w:szCs w:val="24"/>
        </w:rPr>
      </w:pPr>
    </w:p>
    <w:p w14:paraId="0FB04342" w14:textId="77777777" w:rsidR="00DA5FF2" w:rsidRDefault="00DA5FF2" w:rsidP="00C77170">
      <w:pPr>
        <w:pStyle w:val="BodyText"/>
        <w:spacing w:before="124" w:line="360" w:lineRule="auto"/>
        <w:rPr>
          <w:rFonts w:ascii="Arial" w:hAnsi="Arial" w:cs="Arial"/>
          <w:sz w:val="24"/>
          <w:szCs w:val="24"/>
        </w:rPr>
      </w:pPr>
    </w:p>
    <w:p w14:paraId="2589A72B" w14:textId="0D695D16" w:rsidR="00010DA4" w:rsidRDefault="00010DA4" w:rsidP="00C77170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</w:p>
    <w:p w14:paraId="11C53050" w14:textId="583C14AE" w:rsidR="00DA5FF2" w:rsidRDefault="00F038EA" w:rsidP="00C77170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13F22A89" wp14:editId="4C567CA5">
                <wp:extent cx="5985510" cy="19685"/>
                <wp:effectExtent l="19050" t="0" r="5714" b="889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5510" cy="19685"/>
                          <a:chOff x="0" y="0"/>
                          <a:chExt cx="5985510" cy="1968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9537"/>
                            <a:ext cx="5985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5510">
                                <a:moveTo>
                                  <a:pt x="0" y="0"/>
                                </a:moveTo>
                                <a:lnTo>
                                  <a:pt x="598551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D38B5E" id="Group 6" o:spid="_x0000_s1026" style="width:471.3pt;height:1.55pt;mso-position-horizontal-relative:char;mso-position-vertical-relative:line" coordsize="59855,1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">
                <v:shape id="Graphic 7" o:spid="_x0000_s1027" style="position:absolute;top:95;width:59855;height:13;visibility:visible;mso-wrap-style:square;v-text-anchor:top" coordsize="598551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" path="m,l598551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38934D5F" w14:textId="60B4505B" w:rsidR="00B717F6" w:rsidRPr="00C77170" w:rsidRDefault="00B717F6" w:rsidP="00C77170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</w:p>
    <w:p w14:paraId="7E601888" w14:textId="77777777" w:rsidR="00010DA4" w:rsidRPr="00C77170" w:rsidRDefault="00010DA4" w:rsidP="00C77170">
      <w:pPr>
        <w:pStyle w:val="Heading1"/>
        <w:numPr>
          <w:ilvl w:val="0"/>
          <w:numId w:val="1"/>
        </w:numPr>
        <w:tabs>
          <w:tab w:val="left" w:pos="383"/>
        </w:tabs>
        <w:spacing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Use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process:</w:t>
      </w:r>
    </w:p>
    <w:p w14:paraId="479A0980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48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Contact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with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audience,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maintaining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OK</w:t>
      </w:r>
      <w:r w:rsidRPr="00C77170">
        <w:rPr>
          <w:rFonts w:ascii="Arial" w:hAnsi="Arial" w:cs="Arial"/>
          <w:spacing w:val="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–</w:t>
      </w:r>
      <w:r w:rsidRPr="00C77170">
        <w:rPr>
          <w:rFonts w:ascii="Arial" w:hAnsi="Arial" w:cs="Arial"/>
          <w:spacing w:val="-2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OK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attitude.</w:t>
      </w:r>
    </w:p>
    <w:p w14:paraId="7B6B4325" w14:textId="77777777" w:rsidR="00010DA4" w:rsidRPr="00C77170" w:rsidRDefault="00010DA4" w:rsidP="00C77170">
      <w:pPr>
        <w:pStyle w:val="ListParagraph"/>
        <w:numPr>
          <w:ilvl w:val="1"/>
          <w:numId w:val="1"/>
        </w:numPr>
        <w:tabs>
          <w:tab w:val="left" w:pos="840"/>
        </w:tabs>
        <w:spacing w:before="27" w:line="360" w:lineRule="auto"/>
        <w:ind w:left="840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Use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of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interaction</w:t>
      </w:r>
      <w:r w:rsidRPr="00C77170">
        <w:rPr>
          <w:rFonts w:ascii="Arial" w:hAnsi="Arial" w:cs="Arial"/>
          <w:spacing w:val="-5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with</w:t>
      </w:r>
      <w:r w:rsidRPr="00C77170">
        <w:rPr>
          <w:rFonts w:ascii="Arial" w:hAnsi="Arial" w:cs="Arial"/>
          <w:spacing w:val="-7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the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audience</w:t>
      </w:r>
      <w:r w:rsidRPr="00C77170">
        <w:rPr>
          <w:rFonts w:ascii="Arial" w:hAnsi="Arial" w:cs="Arial"/>
          <w:spacing w:val="-4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1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managing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audience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pacing w:val="-2"/>
          <w:sz w:val="24"/>
          <w:szCs w:val="24"/>
        </w:rPr>
        <w:t>participation</w:t>
      </w:r>
    </w:p>
    <w:p w14:paraId="5CFBE5DD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6AE4034" w14:textId="5872BA4C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25E1DA77" w14:textId="77777777" w:rsidR="00010DA4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761D188F" w14:textId="77777777" w:rsidR="00DA5FF2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325039BA" w14:textId="77777777" w:rsidR="00DA5FF2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48F796A" w14:textId="77777777" w:rsidR="00DA5FF2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400319CA" w14:textId="77777777" w:rsidR="00DA5FF2" w:rsidRPr="00C77170" w:rsidRDefault="00DA5FF2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6486DD52" w14:textId="77777777" w:rsidR="00010DA4" w:rsidRPr="00C77170" w:rsidRDefault="00010DA4" w:rsidP="00C77170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24E587AE" w14:textId="77777777" w:rsidR="00010DA4" w:rsidRPr="00C77170" w:rsidRDefault="00010DA4" w:rsidP="00C77170">
      <w:pPr>
        <w:pStyle w:val="BodyText"/>
        <w:spacing w:before="25" w:line="360" w:lineRule="auto"/>
        <w:rPr>
          <w:rFonts w:ascii="Arial" w:hAnsi="Arial" w:cs="Arial"/>
          <w:sz w:val="24"/>
          <w:szCs w:val="24"/>
        </w:rPr>
      </w:pPr>
    </w:p>
    <w:p w14:paraId="1492DF7A" w14:textId="77777777" w:rsidR="00010DA4" w:rsidRPr="00C77170" w:rsidRDefault="00010DA4" w:rsidP="00C77170">
      <w:pPr>
        <w:pStyle w:val="BodyText"/>
        <w:spacing w:line="360" w:lineRule="auto"/>
        <w:ind w:left="-20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78452EC8" wp14:editId="112098FC">
                <wp:extent cx="5905500" cy="19685"/>
                <wp:effectExtent l="19050" t="0" r="9525" b="889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05500" cy="19685"/>
                          <a:chOff x="0" y="0"/>
                          <a:chExt cx="5905500" cy="1968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9537"/>
                            <a:ext cx="5905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5500">
                                <a:moveTo>
                                  <a:pt x="0" y="0"/>
                                </a:moveTo>
                                <a:lnTo>
                                  <a:pt x="590550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29CC12" id="Group 8" o:spid="_x0000_s1026" style="width:465pt;height:1.55pt;mso-position-horizontal-relative:char;mso-position-vertical-relative:line" coordsize="59055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">
                <v:shape id="Graphic 9" o:spid="_x0000_s1027" style="position:absolute;top:95;width:59055;height:13;visibility:visible;mso-wrap-style:square;v-text-anchor:top" coordsize="5905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" path="m,l590550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619406D0" w14:textId="77777777" w:rsidR="00010DA4" w:rsidRPr="00C77170" w:rsidRDefault="00010DA4" w:rsidP="00C77170">
      <w:pPr>
        <w:pStyle w:val="Heading1"/>
        <w:numPr>
          <w:ilvl w:val="0"/>
          <w:numId w:val="1"/>
        </w:numPr>
        <w:tabs>
          <w:tab w:val="left" w:pos="383"/>
        </w:tabs>
        <w:spacing w:before="206" w:line="360" w:lineRule="auto"/>
        <w:ind w:left="383" w:hanging="248"/>
        <w:rPr>
          <w:rFonts w:ascii="Arial" w:hAnsi="Arial" w:cs="Arial"/>
          <w:sz w:val="24"/>
          <w:szCs w:val="24"/>
        </w:rPr>
      </w:pPr>
      <w:r w:rsidRPr="00C77170">
        <w:rPr>
          <w:rFonts w:ascii="Arial" w:hAnsi="Arial" w:cs="Arial"/>
          <w:sz w:val="24"/>
          <w:szCs w:val="24"/>
        </w:rPr>
        <w:t>Strengths</w:t>
      </w:r>
      <w:r w:rsidRPr="00C77170">
        <w:rPr>
          <w:rFonts w:ascii="Arial" w:hAnsi="Arial" w:cs="Arial"/>
          <w:spacing w:val="-3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>and</w:t>
      </w:r>
      <w:r w:rsidRPr="00C77170">
        <w:rPr>
          <w:rFonts w:ascii="Arial" w:hAnsi="Arial" w:cs="Arial"/>
          <w:spacing w:val="-6"/>
          <w:sz w:val="24"/>
          <w:szCs w:val="24"/>
        </w:rPr>
        <w:t xml:space="preserve"> </w:t>
      </w:r>
      <w:r w:rsidRPr="00C77170">
        <w:rPr>
          <w:rFonts w:ascii="Arial" w:hAnsi="Arial" w:cs="Arial"/>
          <w:sz w:val="24"/>
          <w:szCs w:val="24"/>
        </w:rPr>
        <w:t xml:space="preserve">learning </w:t>
      </w:r>
      <w:r w:rsidRPr="00C77170">
        <w:rPr>
          <w:rFonts w:ascii="Arial" w:hAnsi="Arial" w:cs="Arial"/>
          <w:spacing w:val="-2"/>
          <w:sz w:val="24"/>
          <w:szCs w:val="24"/>
        </w:rPr>
        <w:t>needs:</w:t>
      </w:r>
    </w:p>
    <w:p w14:paraId="67D0AC94" w14:textId="77777777" w:rsidR="00010DA4" w:rsidRPr="00C77170" w:rsidRDefault="00010DA4" w:rsidP="00C77170">
      <w:pPr>
        <w:spacing w:line="360" w:lineRule="auto"/>
        <w:jc w:val="both"/>
        <w:rPr>
          <w:rFonts w:ascii="Arial" w:hAnsi="Arial" w:cs="Arial"/>
          <w:color w:val="1D1B11"/>
          <w:sz w:val="24"/>
          <w:szCs w:val="24"/>
        </w:rPr>
      </w:pPr>
    </w:p>
    <w:p w14:paraId="25FF7343" w14:textId="030C52C6" w:rsidR="00262F88" w:rsidRPr="00C77170" w:rsidRDefault="00262F88" w:rsidP="00C7717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62F88" w:rsidRPr="00C77170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3CB5" w14:textId="77777777" w:rsidR="00CD2C7B" w:rsidRDefault="00CD2C7B" w:rsidP="00262F88">
      <w:r>
        <w:separator/>
      </w:r>
    </w:p>
  </w:endnote>
  <w:endnote w:type="continuationSeparator" w:id="0">
    <w:p w14:paraId="0F7E0AB0" w14:textId="77777777" w:rsidR="00CD2C7B" w:rsidRDefault="00CD2C7B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59378700"/>
      <w:docPartObj>
        <w:docPartGallery w:val="Page Numbers (Bottom of Page)"/>
        <w:docPartUnique/>
      </w:docPartObj>
    </w:sdtPr>
    <w:sdtContent>
      <w:p w14:paraId="60F41B61" w14:textId="03834177" w:rsidR="00590018" w:rsidRDefault="00590018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A51D8B9" w14:textId="77777777" w:rsidR="00590018" w:rsidRDefault="00590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F8B9" w14:textId="2040D52E" w:rsidR="00590018" w:rsidRDefault="00590018" w:rsidP="00590018">
    <w:pPr>
      <w:pStyle w:val="Footer"/>
      <w:framePr w:w="139" w:wrap="none" w:vAnchor="text" w:hAnchor="page" w:x="5866" w:y="4"/>
      <w:rPr>
        <w:rStyle w:val="PageNumber"/>
      </w:rPr>
    </w:pPr>
  </w:p>
  <w:p w14:paraId="3043A0AA" w14:textId="0A4E4CA1" w:rsidR="00262F88" w:rsidRDefault="00CD2C7B" w:rsidP="00CD2C7B">
    <w:pPr>
      <w:tabs>
        <w:tab w:val="left" w:pos="6838"/>
      </w:tabs>
      <w:spacing w:before="83"/>
      <w:ind w:left="135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590018">
      <w:rPr>
        <w:rFonts w:ascii="Arial"/>
        <w:i/>
        <w:iCs/>
        <w:sz w:val="24"/>
        <w:szCs w:val="24"/>
      </w:rPr>
      <w:t>13.10.D</w:t>
    </w:r>
    <w:r w:rsidRPr="00590018">
      <w:rPr>
        <w:rFonts w:ascii="Arial"/>
        <w:i/>
        <w:iCs/>
        <w:spacing w:val="-5"/>
        <w:sz w:val="24"/>
        <w:szCs w:val="24"/>
      </w:rPr>
      <w:t xml:space="preserve"> </w:t>
    </w:r>
    <w:r w:rsidRPr="00590018">
      <w:rPr>
        <w:rFonts w:ascii="Arial"/>
        <w:i/>
        <w:iCs/>
        <w:sz w:val="24"/>
        <w:szCs w:val="24"/>
      </w:rPr>
      <w:t>Feedback</w:t>
    </w:r>
    <w:r w:rsidRPr="00590018">
      <w:rPr>
        <w:rFonts w:ascii="Arial"/>
        <w:i/>
        <w:iCs/>
        <w:spacing w:val="-1"/>
        <w:sz w:val="24"/>
        <w:szCs w:val="24"/>
      </w:rPr>
      <w:t xml:space="preserve"> </w:t>
    </w:r>
    <w:r w:rsidRPr="00590018">
      <w:rPr>
        <w:rFonts w:ascii="Arial"/>
        <w:i/>
        <w:iCs/>
        <w:sz w:val="24"/>
        <w:szCs w:val="24"/>
      </w:rPr>
      <w:t>on</w:t>
    </w:r>
    <w:r w:rsidRPr="00590018">
      <w:rPr>
        <w:rFonts w:ascii="Arial"/>
        <w:i/>
        <w:iCs/>
        <w:spacing w:val="-7"/>
        <w:sz w:val="24"/>
        <w:szCs w:val="24"/>
      </w:rPr>
      <w:t xml:space="preserve"> TEW </w:t>
    </w:r>
    <w:r w:rsidRPr="00590018">
      <w:rPr>
        <w:rFonts w:ascii="Arial"/>
        <w:i/>
        <w:iCs/>
        <w:spacing w:val="-2"/>
        <w:sz w:val="24"/>
        <w:szCs w:val="24"/>
      </w:rPr>
      <w:t>Teaching</w:t>
    </w:r>
    <w:r w:rsidRPr="00590018">
      <w:rPr>
        <w:rFonts w:ascii="Arial"/>
        <w:i/>
        <w:iCs/>
        <w:spacing w:val="-2"/>
        <w:sz w:val="24"/>
        <w:szCs w:val="24"/>
      </w:rPr>
      <w:tab/>
    </w:r>
    <w:r w:rsidR="00262F88" w:rsidRPr="00590018">
      <w:rPr>
        <w:rFonts w:ascii="Arial" w:hAnsi="Arial" w:cs="Arial"/>
        <w:i/>
        <w:color w:val="1D1B11"/>
        <w:sz w:val="24"/>
        <w:szCs w:val="24"/>
      </w:rPr>
      <w:tab/>
    </w:r>
    <w:r w:rsidR="00262F88" w:rsidRPr="00590018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B717F6" w:rsidRPr="00590018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590018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590018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1237399795"/>
      <w:docPartObj>
        <w:docPartGallery w:val="Page Numbers (Bottom of Page)"/>
        <w:docPartUnique/>
      </w:docPartObj>
    </w:sdtPr>
    <w:sdtContent>
      <w:p w14:paraId="564AB331" w14:textId="26E9ACD7" w:rsidR="00590018" w:rsidRPr="00590018" w:rsidRDefault="00590018" w:rsidP="00590018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590018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590018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590018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590018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590018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2D776A02" w14:textId="77777777" w:rsidR="00262F88" w:rsidRPr="00590018" w:rsidRDefault="00262F88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30364" w14:textId="77777777" w:rsidR="00CD2C7B" w:rsidRDefault="00CD2C7B" w:rsidP="00262F88">
      <w:r>
        <w:separator/>
      </w:r>
    </w:p>
  </w:footnote>
  <w:footnote w:type="continuationSeparator" w:id="0">
    <w:p w14:paraId="7B6D54EF" w14:textId="77777777" w:rsidR="00CD2C7B" w:rsidRDefault="00CD2C7B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C1DA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8C4EBA2" wp14:editId="15908E61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5B3FB5D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362EE2E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FC27DF2" w14:textId="3FB7291B" w:rsidR="00262F88" w:rsidRPr="00CD2C7B" w:rsidRDefault="00CD2C7B" w:rsidP="00010DA4">
    <w:pPr>
      <w:tabs>
        <w:tab w:val="left" w:pos="6838"/>
      </w:tabs>
      <w:spacing w:before="83"/>
      <w:rPr>
        <w:rFonts w:ascii="Arial"/>
        <w:b/>
        <w:bCs/>
        <w:i/>
        <w:iCs/>
        <w:sz w:val="28"/>
        <w:szCs w:val="28"/>
      </w:rPr>
    </w:pPr>
    <w:r w:rsidRPr="00CD2C7B">
      <w:rPr>
        <w:rFonts w:ascii="Arial"/>
        <w:b/>
        <w:bCs/>
        <w:i/>
        <w:iCs/>
        <w:sz w:val="28"/>
        <w:szCs w:val="28"/>
      </w:rPr>
      <w:t>13.10.D</w:t>
    </w:r>
    <w:r w:rsidRPr="00CD2C7B">
      <w:rPr>
        <w:rFonts w:ascii="Arial"/>
        <w:b/>
        <w:bCs/>
        <w:i/>
        <w:iCs/>
        <w:spacing w:val="-5"/>
        <w:sz w:val="28"/>
        <w:szCs w:val="28"/>
      </w:rPr>
      <w:t xml:space="preserve"> </w:t>
    </w:r>
    <w:r w:rsidRPr="00CD2C7B">
      <w:rPr>
        <w:rFonts w:ascii="Arial"/>
        <w:b/>
        <w:bCs/>
        <w:i/>
        <w:iCs/>
        <w:sz w:val="28"/>
        <w:szCs w:val="28"/>
      </w:rPr>
      <w:t>Feedback</w:t>
    </w:r>
    <w:r w:rsidRPr="00CD2C7B">
      <w:rPr>
        <w:rFonts w:ascii="Arial"/>
        <w:b/>
        <w:bCs/>
        <w:i/>
        <w:iCs/>
        <w:spacing w:val="-1"/>
        <w:sz w:val="28"/>
        <w:szCs w:val="28"/>
      </w:rPr>
      <w:t xml:space="preserve"> </w:t>
    </w:r>
    <w:r w:rsidRPr="00CD2C7B">
      <w:rPr>
        <w:rFonts w:ascii="Arial"/>
        <w:b/>
        <w:bCs/>
        <w:i/>
        <w:iCs/>
        <w:sz w:val="28"/>
        <w:szCs w:val="28"/>
      </w:rPr>
      <w:t>on</w:t>
    </w:r>
    <w:r w:rsidRPr="00CD2C7B">
      <w:rPr>
        <w:rFonts w:ascii="Arial"/>
        <w:b/>
        <w:bCs/>
        <w:i/>
        <w:iCs/>
        <w:spacing w:val="-7"/>
        <w:sz w:val="28"/>
        <w:szCs w:val="28"/>
      </w:rPr>
      <w:t xml:space="preserve"> </w:t>
    </w:r>
    <w:r>
      <w:rPr>
        <w:rFonts w:ascii="Arial"/>
        <w:b/>
        <w:bCs/>
        <w:i/>
        <w:iCs/>
        <w:spacing w:val="-7"/>
        <w:sz w:val="28"/>
        <w:szCs w:val="28"/>
      </w:rPr>
      <w:t xml:space="preserve">TEW </w:t>
    </w:r>
    <w:r w:rsidRPr="00CD2C7B">
      <w:rPr>
        <w:rFonts w:ascii="Arial"/>
        <w:b/>
        <w:bCs/>
        <w:i/>
        <w:iCs/>
        <w:spacing w:val="-2"/>
        <w:sz w:val="28"/>
        <w:szCs w:val="28"/>
      </w:rPr>
      <w:t>Teaching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14B7"/>
    <w:multiLevelType w:val="hybridMultilevel"/>
    <w:tmpl w:val="C744155E"/>
    <w:lvl w:ilvl="0" w:tplc="F5741386">
      <w:start w:val="1"/>
      <w:numFmt w:val="decimal"/>
      <w:lvlText w:val="%1)"/>
      <w:lvlJc w:val="left"/>
      <w:pPr>
        <w:ind w:left="385" w:hanging="25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53B0E8E4">
      <w:numFmt w:val="bullet"/>
      <w:lvlText w:val="•"/>
      <w:lvlJc w:val="left"/>
      <w:pPr>
        <w:ind w:left="84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D2CAB3A">
      <w:numFmt w:val="bullet"/>
      <w:lvlText w:val="•"/>
      <w:lvlJc w:val="left"/>
      <w:pPr>
        <w:ind w:left="1827" w:hanging="360"/>
      </w:pPr>
      <w:rPr>
        <w:rFonts w:hint="default"/>
        <w:lang w:val="en-US" w:eastAsia="en-US" w:bidi="ar-SA"/>
      </w:rPr>
    </w:lvl>
    <w:lvl w:ilvl="3" w:tplc="43DEF9AE">
      <w:numFmt w:val="bullet"/>
      <w:lvlText w:val="•"/>
      <w:lvlJc w:val="left"/>
      <w:pPr>
        <w:ind w:left="2814" w:hanging="360"/>
      </w:pPr>
      <w:rPr>
        <w:rFonts w:hint="default"/>
        <w:lang w:val="en-US" w:eastAsia="en-US" w:bidi="ar-SA"/>
      </w:rPr>
    </w:lvl>
    <w:lvl w:ilvl="4" w:tplc="506A8996">
      <w:numFmt w:val="bullet"/>
      <w:lvlText w:val="•"/>
      <w:lvlJc w:val="left"/>
      <w:pPr>
        <w:ind w:left="3801" w:hanging="360"/>
      </w:pPr>
      <w:rPr>
        <w:rFonts w:hint="default"/>
        <w:lang w:val="en-US" w:eastAsia="en-US" w:bidi="ar-SA"/>
      </w:rPr>
    </w:lvl>
    <w:lvl w:ilvl="5" w:tplc="ACB425B8">
      <w:numFmt w:val="bullet"/>
      <w:lvlText w:val="•"/>
      <w:lvlJc w:val="left"/>
      <w:pPr>
        <w:ind w:left="4788" w:hanging="360"/>
      </w:pPr>
      <w:rPr>
        <w:rFonts w:hint="default"/>
        <w:lang w:val="en-US" w:eastAsia="en-US" w:bidi="ar-SA"/>
      </w:rPr>
    </w:lvl>
    <w:lvl w:ilvl="6" w:tplc="524A466E">
      <w:numFmt w:val="bullet"/>
      <w:lvlText w:val="•"/>
      <w:lvlJc w:val="left"/>
      <w:pPr>
        <w:ind w:left="5776" w:hanging="360"/>
      </w:pPr>
      <w:rPr>
        <w:rFonts w:hint="default"/>
        <w:lang w:val="en-US" w:eastAsia="en-US" w:bidi="ar-SA"/>
      </w:rPr>
    </w:lvl>
    <w:lvl w:ilvl="7" w:tplc="573AC764"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8" w:tplc="C49AC668">
      <w:numFmt w:val="bullet"/>
      <w:lvlText w:val="•"/>
      <w:lvlJc w:val="left"/>
      <w:pPr>
        <w:ind w:left="7750" w:hanging="360"/>
      </w:pPr>
      <w:rPr>
        <w:rFonts w:hint="default"/>
        <w:lang w:val="en-US" w:eastAsia="en-US" w:bidi="ar-SA"/>
      </w:rPr>
    </w:lvl>
  </w:abstractNum>
  <w:num w:numId="1" w16cid:durableId="114801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qWkolabfBB0/xWNO25CMWrK8FgP6+J3SjD/JssO4C/5AsYkTiXSI88KQoQeudQGWoQcGKSBKNz1CgS0RhO6J4A==" w:salt="j646V0ffcllUGqLN36zZ0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C7B"/>
    <w:rsid w:val="00010DA4"/>
    <w:rsid w:val="00063308"/>
    <w:rsid w:val="000A0B30"/>
    <w:rsid w:val="000F5522"/>
    <w:rsid w:val="00192503"/>
    <w:rsid w:val="0025191D"/>
    <w:rsid w:val="00262F88"/>
    <w:rsid w:val="0026645D"/>
    <w:rsid w:val="002D39E3"/>
    <w:rsid w:val="002E48AC"/>
    <w:rsid w:val="00323705"/>
    <w:rsid w:val="005375CD"/>
    <w:rsid w:val="00590018"/>
    <w:rsid w:val="005E1A37"/>
    <w:rsid w:val="00676932"/>
    <w:rsid w:val="006B564C"/>
    <w:rsid w:val="006E1148"/>
    <w:rsid w:val="007079F7"/>
    <w:rsid w:val="00941C08"/>
    <w:rsid w:val="009B78F1"/>
    <w:rsid w:val="00A60686"/>
    <w:rsid w:val="00AC274D"/>
    <w:rsid w:val="00B717F6"/>
    <w:rsid w:val="00B90125"/>
    <w:rsid w:val="00BF28D8"/>
    <w:rsid w:val="00BF52A4"/>
    <w:rsid w:val="00C77170"/>
    <w:rsid w:val="00CD2C7B"/>
    <w:rsid w:val="00D42185"/>
    <w:rsid w:val="00DA25CF"/>
    <w:rsid w:val="00DA5FF2"/>
    <w:rsid w:val="00EF59E0"/>
    <w:rsid w:val="00EF6229"/>
    <w:rsid w:val="00F038EA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68E6B"/>
  <w15:docId w15:val="{4A579DF2-BB7D-4DD9-AE5E-9977B9BA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590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9</TotalTime>
  <Pages>2</Pages>
  <Words>85</Words>
  <Characters>485</Characters>
  <Application>Microsoft Office Word</Application>
  <DocSecurity>8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12</cp:revision>
  <cp:lastPrinted>2025-04-19T16:18:00Z</cp:lastPrinted>
  <dcterms:created xsi:type="dcterms:W3CDTF">2025-01-20T10:34:00Z</dcterms:created>
  <dcterms:modified xsi:type="dcterms:W3CDTF">2025-04-19T16:18:00Z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